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5851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5168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clarification and correction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Clarify in the UE procedures on ADC setup that the requested ADC shall not be combined with BDCs in a single m line in the SDP offer.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n</w:t>
            </w:r>
            <w:r>
              <w:rPr>
                <w:rFonts w:hint="eastAsia"/>
                <w:highlight w:val="none"/>
                <w:lang w:val="en-US" w:eastAsia="zh-CN"/>
              </w:rPr>
              <w:t xml:space="preserve">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7"/>
      <w:bookmarkStart w:id="7" w:name="_Toc172037852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bookmarkStart w:id="12" w:name="_GoBack"/>
      <w:bookmarkEnd w:id="12"/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2484"/>
      <w:bookmarkStart w:id="9" w:name="_Toc26500"/>
      <w:bookmarkStart w:id="10" w:name="_Toc172037834"/>
      <w:bookmarkStart w:id="11" w:name="_Toc31712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4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69A2D22"/>
    <w:multiLevelType w:val="singleLevel"/>
    <w:tmpl w:val="469A2D2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3416A1"/>
    <w:rsid w:val="2F257BE7"/>
    <w:rsid w:val="2F9A1686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385D2D"/>
    <w:rsid w:val="42562684"/>
    <w:rsid w:val="425D1E17"/>
    <w:rsid w:val="427B4E9C"/>
    <w:rsid w:val="45146604"/>
    <w:rsid w:val="46AF1607"/>
    <w:rsid w:val="46DA098E"/>
    <w:rsid w:val="46F80EF7"/>
    <w:rsid w:val="474E63CE"/>
    <w:rsid w:val="4770356E"/>
    <w:rsid w:val="479D199B"/>
    <w:rsid w:val="47C82750"/>
    <w:rsid w:val="48133BD2"/>
    <w:rsid w:val="48D828D6"/>
    <w:rsid w:val="495872FF"/>
    <w:rsid w:val="4A7477BD"/>
    <w:rsid w:val="4ADE3DE1"/>
    <w:rsid w:val="4AEA7B43"/>
    <w:rsid w:val="4BA31063"/>
    <w:rsid w:val="4BD001BA"/>
    <w:rsid w:val="4BDC5AC7"/>
    <w:rsid w:val="4C147660"/>
    <w:rsid w:val="4D3355BD"/>
    <w:rsid w:val="4DCE37B0"/>
    <w:rsid w:val="51086C78"/>
    <w:rsid w:val="53AD258D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E376B01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2024-10-15T15:18:08Z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